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12D3B2AD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132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>-21</w:t>
      </w:r>
      <w:r w:rsidR="005538DD">
        <w:rPr>
          <w:b/>
          <w:noProof/>
          <w:sz w:val="24"/>
        </w:rPr>
        <w:t>606</w:t>
      </w:r>
      <w:r w:rsidR="002800D6">
        <w:rPr>
          <w:b/>
          <w:noProof/>
          <w:sz w:val="24"/>
        </w:rPr>
        <w:t>5</w:t>
      </w:r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179521C3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5538DD">
        <w:rPr>
          <w:rFonts w:eastAsia="Batang" w:cs="Arial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 w:rsidR="00A00045">
        <w:rPr>
          <w:rFonts w:eastAsia="Batang" w:cs="Arial"/>
          <w:sz w:val="18"/>
          <w:szCs w:val="18"/>
          <w:lang w:eastAsia="zh-CN"/>
        </w:rPr>
        <w:t>21</w:t>
      </w:r>
      <w:r w:rsidR="00D90B33">
        <w:rPr>
          <w:rFonts w:eastAsia="Batang" w:cs="Arial"/>
          <w:sz w:val="18"/>
          <w:szCs w:val="18"/>
          <w:lang w:eastAsia="zh-CN"/>
        </w:rPr>
        <w:t>5618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AF1B3C">
      <w:pPr>
        <w:pStyle w:val="Heading8"/>
        <w:pBdr>
          <w:top w:val="single" w:sz="12" w:space="4" w:color="auto"/>
        </w:pBdr>
        <w:jc w:val="center"/>
      </w:pPr>
      <w:r w:rsidRPr="00BC642A">
        <w:t>3GPP™ Work Item Description</w:t>
      </w:r>
      <w:bookmarkStart w:id="0" w:name="_GoBack"/>
      <w:bookmarkEnd w:id="0"/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59CE37C1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r w:rsidR="00567531">
        <w:t>SA</w:t>
      </w:r>
      <w:r w:rsidR="00567531" w:rsidRPr="006575C3">
        <w:t xml:space="preserve">2 </w:t>
      </w:r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</w:p>
    <w:p w14:paraId="5409B3CA" w14:textId="573DC5D2" w:rsidR="00F828A1" w:rsidRDefault="00F828A1" w:rsidP="002A1BE1">
      <w:r w:rsidRPr="006575C3">
        <w:t xml:space="preserve">This Work Item intends to </w:t>
      </w:r>
      <w:r w:rsidR="00091D2D">
        <w:t>make necessary changes to</w:t>
      </w:r>
      <w:r w:rsidR="00931EF5">
        <w:t xml:space="preserve"> CT specifications </w:t>
      </w:r>
      <w:r w:rsidR="00931EF5" w:rsidRPr="006575C3">
        <w:t>defin</w:t>
      </w:r>
      <w:r w:rsidR="00091D2D">
        <w:t>ing</w:t>
      </w:r>
      <w:r w:rsidR="00931EF5" w:rsidRPr="006575C3">
        <w:t xml:space="preserve"> </w:t>
      </w:r>
      <w:r w:rsidRPr="006575C3">
        <w:t xml:space="preserve">minimum essential functionality </w:t>
      </w:r>
      <w:r w:rsidR="00091D2D">
        <w:t xml:space="preserve">in alignment with the </w:t>
      </w:r>
      <w:r w:rsidR="00931EF5">
        <w:t xml:space="preserve">SA2 WID </w:t>
      </w:r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r w:rsidR="00091D2D">
        <w:rPr>
          <w:i w:val="0"/>
        </w:rPr>
        <w:t xml:space="preserve"> in alignment with the SA2 WID, </w:t>
      </w:r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77DAF9E7" w:rsidR="00FA2810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567531">
        <w:t>;</w:t>
      </w:r>
    </w:p>
    <w:p w14:paraId="4CEE907E" w14:textId="778F0CBE" w:rsidR="00FA2810" w:rsidRDefault="00FA2810" w:rsidP="00DB6704">
      <w:pPr>
        <w:pStyle w:val="B1"/>
      </w:pPr>
      <w:r>
        <w:t>-</w:t>
      </w:r>
      <w:r>
        <w:tab/>
      </w:r>
      <w:r w:rsidR="005D2B40">
        <w:t>support for W</w:t>
      </w:r>
      <w:r w:rsidR="00567531">
        <w:t>US</w:t>
      </w:r>
      <w:r>
        <w:t xml:space="preserve"> </w:t>
      </w:r>
      <w:r w:rsidR="005D2B40">
        <w:t>is FFS.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63572EEC" w:rsidR="00901762" w:rsidRDefault="00901762" w:rsidP="00901762">
      <w:pPr>
        <w:pStyle w:val="B3"/>
      </w:pPr>
      <w:r>
        <w:t>-</w:t>
      </w:r>
      <w:r>
        <w:tab/>
        <w:t>Identification and restriction to use satellite access</w:t>
      </w:r>
    </w:p>
    <w:p w14:paraId="5349B1AE" w14:textId="412AF7D5" w:rsidR="00FA2810" w:rsidRDefault="00FA2810" w:rsidP="00AF1B3C">
      <w:pPr>
        <w:pStyle w:val="B3"/>
      </w:pPr>
      <w:r>
        <w:t>-</w:t>
      </w:r>
      <w:r>
        <w:tab/>
      </w:r>
      <w:r w:rsidR="002800D6">
        <w:t>Work on extending</w:t>
      </w:r>
      <w:r>
        <w:t xml:space="preserve"> NAS timers.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4A27FE29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800D6">
        <w:rPr>
          <w:lang w:val="en-US"/>
        </w:rPr>
        <w:t xml:space="preserve">Enhancement developed under </w:t>
      </w:r>
      <w:r w:rsidR="002800D6">
        <w:t>5GSAT_ARCH-CT</w:t>
      </w:r>
      <w:r w:rsidR="002800D6" w:rsidRPr="00AA191F">
        <w:rPr>
          <w:lang w:val="en-US"/>
        </w:rPr>
        <w:t xml:space="preserve"> </w:t>
      </w:r>
      <w:r w:rsidR="002800D6">
        <w:rPr>
          <w:lang w:val="en-US"/>
        </w:rPr>
        <w:t>if applicable</w:t>
      </w:r>
      <w:r w:rsidR="00B31900">
        <w:rPr>
          <w:lang w:val="en-US"/>
        </w:rPr>
        <w:t>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48ED8F78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 w:rsidR="0010282B">
        <w:t>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24EE1D04" w14:textId="008E8B66" w:rsidR="00916B60" w:rsidRPr="00CB3E4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  <w:r w:rsidR="00CB3E45">
        <w:t>.</w:t>
      </w:r>
    </w:p>
    <w:p w14:paraId="35D1B64E" w14:textId="7468F012" w:rsidR="0010282B" w:rsidRDefault="0010282B" w:rsidP="00F20C98">
      <w:pPr>
        <w:pStyle w:val="B1"/>
        <w:rPr>
          <w:lang w:val="en-US"/>
        </w:rPr>
      </w:pPr>
      <w:r>
        <w:rPr>
          <w:lang w:val="en-US"/>
        </w:rPr>
        <w:t>CT4 objective:</w:t>
      </w:r>
    </w:p>
    <w:p w14:paraId="494B9A3D" w14:textId="6B091BBF" w:rsidR="0010282B" w:rsidRDefault="0010282B" w:rsidP="00AF1B3C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5B9F7ECD" w14:textId="69BD8233" w:rsidR="005D2B40" w:rsidRDefault="0010282B" w:rsidP="00AF1B3C">
      <w:pPr>
        <w:pStyle w:val="B3"/>
      </w:pPr>
      <w:r>
        <w:t>-</w:t>
      </w:r>
      <w:r>
        <w:tab/>
        <w:t>New CN access technologies for satellite access in EPS</w:t>
      </w:r>
    </w:p>
    <w:p w14:paraId="2638C063" w14:textId="59FC845D" w:rsidR="000F7A05" w:rsidRPr="00AF1B3C" w:rsidRDefault="000F7A05" w:rsidP="00AF1B3C">
      <w:pPr>
        <w:pStyle w:val="B3"/>
      </w:pPr>
      <w:r>
        <w:t>-</w:t>
      </w:r>
      <w:r>
        <w:tab/>
        <w:t xml:space="preserve">Potential updates to </w:t>
      </w:r>
      <w:r w:rsidRPr="00B366FF">
        <w:t>Access Restriction Data</w:t>
      </w:r>
      <w:r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</w:pPr>
            <w: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</w:pPr>
            <w:r>
              <w:t xml:space="preserve">Potential updates to </w:t>
            </w:r>
            <w:r w:rsidRPr="00B366FF">
              <w:t>Access Restriction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807D8" w14:textId="77777777" w:rsidR="005904E0" w:rsidRDefault="005904E0">
      <w:r>
        <w:separator/>
      </w:r>
    </w:p>
  </w:endnote>
  <w:endnote w:type="continuationSeparator" w:id="0">
    <w:p w14:paraId="3B31CCF8" w14:textId="77777777" w:rsidR="005904E0" w:rsidRDefault="00590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7F4C6" w14:textId="77777777" w:rsidR="005904E0" w:rsidRDefault="005904E0">
      <w:r>
        <w:separator/>
      </w:r>
    </w:p>
  </w:footnote>
  <w:footnote w:type="continuationSeparator" w:id="0">
    <w:p w14:paraId="2A74D8B1" w14:textId="77777777" w:rsidR="005904E0" w:rsidRDefault="005904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282B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0D6"/>
    <w:rsid w:val="00280E5E"/>
    <w:rsid w:val="002832D9"/>
    <w:rsid w:val="00287D43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38DD"/>
    <w:rsid w:val="005573BB"/>
    <w:rsid w:val="00557B2E"/>
    <w:rsid w:val="00561267"/>
    <w:rsid w:val="00564213"/>
    <w:rsid w:val="00567531"/>
    <w:rsid w:val="005860A4"/>
    <w:rsid w:val="00590087"/>
    <w:rsid w:val="005904E0"/>
    <w:rsid w:val="005B6A05"/>
    <w:rsid w:val="005C4F58"/>
    <w:rsid w:val="005D2B40"/>
    <w:rsid w:val="005D3FEC"/>
    <w:rsid w:val="005D44BE"/>
    <w:rsid w:val="005F584D"/>
    <w:rsid w:val="0060431A"/>
    <w:rsid w:val="00605D15"/>
    <w:rsid w:val="00611EC4"/>
    <w:rsid w:val="00620B3F"/>
    <w:rsid w:val="00623C72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900AD5"/>
    <w:rsid w:val="00901762"/>
    <w:rsid w:val="0090326B"/>
    <w:rsid w:val="00916B60"/>
    <w:rsid w:val="00923966"/>
    <w:rsid w:val="00931EF5"/>
    <w:rsid w:val="009437A2"/>
    <w:rsid w:val="00944B28"/>
    <w:rsid w:val="0094618A"/>
    <w:rsid w:val="009616D4"/>
    <w:rsid w:val="0097147C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AF1B3C"/>
    <w:rsid w:val="00B027D9"/>
    <w:rsid w:val="00B03C01"/>
    <w:rsid w:val="00B04D7E"/>
    <w:rsid w:val="00B078D6"/>
    <w:rsid w:val="00B10FF4"/>
    <w:rsid w:val="00B24746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0B33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937C9-7972-43A5-BB5A-27B7BB6DA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847</Words>
  <Characters>6861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3</cp:revision>
  <cp:lastPrinted>2000-02-29T10:31:00Z</cp:lastPrinted>
  <dcterms:created xsi:type="dcterms:W3CDTF">2021-10-13T12:32:00Z</dcterms:created>
  <dcterms:modified xsi:type="dcterms:W3CDTF">2021-10-13T12:32:00Z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